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31" w:type="dxa"/>
        <w:tblInd w:w="-149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Description w:val="Business Card Layout"/>
      </w:tblPr>
      <w:tblGrid>
        <w:gridCol w:w="5190"/>
        <w:gridCol w:w="5041"/>
      </w:tblGrid>
      <w:tr w:rsidR="00F324E7" w14:paraId="02481A80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2A710" w14:textId="1CA36359" w:rsidR="00F324E7" w:rsidRDefault="005E3665" w:rsidP="00F01CCE">
            <w:pPr>
              <w:pStyle w:val="Heading3"/>
              <w:jc w:val="center"/>
            </w:pPr>
            <w:r>
              <w:t>Transportation 1</w:t>
            </w:r>
          </w:p>
          <w:p w14:paraId="35AFF957" w14:textId="091D9FBC" w:rsidR="00F324E7" w:rsidRPr="00CD781C" w:rsidRDefault="005E3665" w:rsidP="00F01CCE">
            <w:pPr>
              <w:pStyle w:val="Heading1"/>
            </w:pPr>
            <w:r>
              <w:t>Your friend loaned you money for repairs. You must pay them back. ($30/month)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D4111" w14:textId="20AA76C6" w:rsidR="00F324E7" w:rsidRDefault="005E3665" w:rsidP="00F01CCE">
            <w:pPr>
              <w:pStyle w:val="Heading3"/>
              <w:jc w:val="center"/>
            </w:pPr>
            <w:r>
              <w:t>Transportation 2</w:t>
            </w:r>
          </w:p>
          <w:p w14:paraId="20B60770" w14:textId="009CBFFC" w:rsidR="00F324E7" w:rsidRDefault="005E3665" w:rsidP="00F01CCE">
            <w:pPr>
              <w:pStyle w:val="Heading2"/>
            </w:pPr>
            <w:r>
              <w:t>Your headlight is out. You have already received one warning about it. ($100 to fix)</w:t>
            </w:r>
          </w:p>
        </w:tc>
      </w:tr>
      <w:tr w:rsidR="00F324E7" w14:paraId="1D59D92F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D4691" w14:textId="2FEA9678" w:rsidR="00F324E7" w:rsidRDefault="005E3665" w:rsidP="00F01CCE">
            <w:pPr>
              <w:pStyle w:val="Heading3"/>
              <w:jc w:val="center"/>
            </w:pPr>
            <w:r>
              <w:t>Transportation 3</w:t>
            </w:r>
          </w:p>
          <w:p w14:paraId="1AF8E6A5" w14:textId="23329398" w:rsidR="00F324E7" w:rsidRPr="00CD781C" w:rsidRDefault="005E3665" w:rsidP="00F01CCE">
            <w:pPr>
              <w:pStyle w:val="Heading1"/>
            </w:pPr>
            <w:r>
              <w:t>Your bumper is hanging loose. You can “fix” it with duct tape and bungee cords ($35)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51ABC" w14:textId="36DA5648" w:rsidR="00F324E7" w:rsidRDefault="005E3665" w:rsidP="00F01CCE">
            <w:pPr>
              <w:pStyle w:val="Heading3"/>
              <w:jc w:val="center"/>
            </w:pPr>
            <w:r>
              <w:t>Transportation 4</w:t>
            </w:r>
          </w:p>
          <w:p w14:paraId="13CF937D" w14:textId="2B84DBC7" w:rsidR="00F324E7" w:rsidRDefault="005E3665" w:rsidP="00F01CCE">
            <w:pPr>
              <w:pStyle w:val="Heading2"/>
            </w:pPr>
            <w:r>
              <w:t>The latch on the door of your car doesn’t work. You can hold the door closed with a bungee cord. ($5)</w:t>
            </w:r>
          </w:p>
        </w:tc>
      </w:tr>
      <w:tr w:rsidR="00F324E7" w14:paraId="77772C0A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DB173" w14:textId="2F18DD7F" w:rsidR="00F324E7" w:rsidRDefault="005E3665" w:rsidP="00F01CCE">
            <w:pPr>
              <w:pStyle w:val="Heading3"/>
              <w:jc w:val="center"/>
            </w:pPr>
            <w:r>
              <w:t>Transportation 5</w:t>
            </w:r>
          </w:p>
          <w:p w14:paraId="2BBD464C" w14:textId="6AADB5C2" w:rsidR="00F324E7" w:rsidRPr="00CD781C" w:rsidRDefault="005E3665" w:rsidP="00F01CCE">
            <w:pPr>
              <w:pStyle w:val="Heading1"/>
            </w:pPr>
            <w:r>
              <w:t>You get a flat tire and buy a single new one at Walmart. This will result in repairs sometime in the future. ($70)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E89F5" w14:textId="545945A9" w:rsidR="00F324E7" w:rsidRDefault="005E3665" w:rsidP="00F01CCE">
            <w:pPr>
              <w:pStyle w:val="Heading3"/>
              <w:jc w:val="center"/>
            </w:pPr>
            <w:r>
              <w:t>Transportation 6</w:t>
            </w:r>
          </w:p>
          <w:p w14:paraId="553F4642" w14:textId="693FC314" w:rsidR="00F324E7" w:rsidRDefault="005E3665" w:rsidP="00F01CCE">
            <w:pPr>
              <w:pStyle w:val="Heading2"/>
            </w:pPr>
            <w:r>
              <w:t>Your brakes need replacing. ($500)</w:t>
            </w:r>
          </w:p>
        </w:tc>
      </w:tr>
      <w:tr w:rsidR="00F324E7" w14:paraId="306A1A6B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16236" w14:textId="4F2CD24D" w:rsidR="00F324E7" w:rsidRDefault="005E3665" w:rsidP="00F01CCE">
            <w:pPr>
              <w:pStyle w:val="Heading3"/>
              <w:jc w:val="center"/>
            </w:pPr>
            <w:r>
              <w:t>Transportation 7</w:t>
            </w:r>
          </w:p>
          <w:p w14:paraId="2E817EB8" w14:textId="4F1665BF" w:rsidR="00F324E7" w:rsidRPr="00CD781C" w:rsidRDefault="00843D03" w:rsidP="00F01CCE">
            <w:pPr>
              <w:pStyle w:val="Heading1"/>
            </w:pPr>
            <w:r>
              <w:t>The starter in your car needs to be replaced. You buy the part and do it yourself. ($90)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72F29" w14:textId="77E01B1E" w:rsidR="00F324E7" w:rsidRDefault="005E3665" w:rsidP="00F01CCE">
            <w:pPr>
              <w:pStyle w:val="Heading3"/>
              <w:jc w:val="center"/>
            </w:pPr>
            <w:r>
              <w:t>Transportation 8</w:t>
            </w:r>
          </w:p>
          <w:p w14:paraId="18091B54" w14:textId="13ED4C4F" w:rsidR="00F324E7" w:rsidRDefault="00843D03" w:rsidP="00F01CCE">
            <w:pPr>
              <w:pStyle w:val="Heading2"/>
            </w:pPr>
            <w:r>
              <w:t>The door handle mechanism of your car is broken. ($100 to fix)</w:t>
            </w:r>
          </w:p>
        </w:tc>
      </w:tr>
      <w:tr w:rsidR="00F324E7" w14:paraId="742D7751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4377C" w14:textId="5E0600B5" w:rsidR="00F324E7" w:rsidRDefault="005E3665" w:rsidP="00F01CCE">
            <w:pPr>
              <w:pStyle w:val="Heading3"/>
              <w:jc w:val="center"/>
            </w:pPr>
            <w:r>
              <w:t>Transportation 9</w:t>
            </w:r>
          </w:p>
          <w:p w14:paraId="78518E39" w14:textId="4B9AC270" w:rsidR="00F324E7" w:rsidRPr="00CD781C" w:rsidRDefault="00843D03" w:rsidP="00F01CCE">
            <w:pPr>
              <w:pStyle w:val="Heading1"/>
            </w:pPr>
            <w:r>
              <w:t>The battery in your car died. ($150)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A1C69" w14:textId="5C96863A" w:rsidR="00F324E7" w:rsidRDefault="005E3665" w:rsidP="00F01CCE">
            <w:pPr>
              <w:pStyle w:val="Heading3"/>
              <w:jc w:val="center"/>
            </w:pPr>
            <w:r>
              <w:t>Transportation 10</w:t>
            </w:r>
          </w:p>
          <w:p w14:paraId="43B0E427" w14:textId="68798649" w:rsidR="00F324E7" w:rsidRDefault="00843D03" w:rsidP="00F01CCE">
            <w:pPr>
              <w:pStyle w:val="Heading2"/>
            </w:pPr>
            <w:r>
              <w:t>You drive over a nail. Patching the tire takes multiple tries. ($30)</w:t>
            </w:r>
          </w:p>
        </w:tc>
      </w:tr>
      <w:tr w:rsidR="00F324E7" w14:paraId="0993E39A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765C0" w14:textId="5D5E4320" w:rsidR="00F324E7" w:rsidRDefault="005E3665" w:rsidP="00F01CCE">
            <w:pPr>
              <w:pStyle w:val="Heading3"/>
              <w:jc w:val="center"/>
            </w:pPr>
            <w:r>
              <w:t>Transportation 11</w:t>
            </w:r>
          </w:p>
          <w:p w14:paraId="41172C06" w14:textId="67CE160B" w:rsidR="00F324E7" w:rsidRPr="00CD781C" w:rsidRDefault="00843D03" w:rsidP="00F01CCE">
            <w:pPr>
              <w:pStyle w:val="Heading1"/>
            </w:pPr>
            <w:r>
              <w:t>You get a minor speeding ticket. ($120)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0C1A4" w14:textId="0EBB40ED" w:rsidR="00F324E7" w:rsidRDefault="005E3665" w:rsidP="00F01CCE">
            <w:pPr>
              <w:pStyle w:val="Heading3"/>
              <w:jc w:val="center"/>
            </w:pPr>
            <w:r>
              <w:t>Transportation 12</w:t>
            </w:r>
          </w:p>
          <w:p w14:paraId="051173CB" w14:textId="6BAB6558" w:rsidR="00F324E7" w:rsidRDefault="00843D03" w:rsidP="00F01CCE">
            <w:pPr>
              <w:pStyle w:val="Heading2"/>
            </w:pPr>
            <w:r>
              <w:t>You get a parking ticket. ($85)</w:t>
            </w:r>
          </w:p>
        </w:tc>
      </w:tr>
      <w:tr w:rsidR="00F324E7" w14:paraId="28E3BEFC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0DF42" w14:textId="49BCAA66" w:rsidR="00F324E7" w:rsidRDefault="005E3665" w:rsidP="00F01CCE">
            <w:pPr>
              <w:pStyle w:val="Heading3"/>
              <w:jc w:val="center"/>
            </w:pPr>
            <w:r>
              <w:lastRenderedPageBreak/>
              <w:t>Transportation 13</w:t>
            </w:r>
          </w:p>
          <w:p w14:paraId="7731ABE8" w14:textId="378399BF" w:rsidR="00F324E7" w:rsidRPr="00CD781C" w:rsidRDefault="00843D03" w:rsidP="00F01CCE">
            <w:pPr>
              <w:pStyle w:val="Heading1"/>
            </w:pPr>
            <w:r>
              <w:t>You get a major speeding ticket. ($220)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CE7AE" w14:textId="49D4EC9D" w:rsidR="00F324E7" w:rsidRDefault="005E3665" w:rsidP="00F01CCE">
            <w:pPr>
              <w:pStyle w:val="Heading3"/>
              <w:jc w:val="center"/>
            </w:pPr>
            <w:r>
              <w:t>Transportation 14</w:t>
            </w:r>
          </w:p>
          <w:p w14:paraId="6970D68D" w14:textId="382CEC2D" w:rsidR="00F324E7" w:rsidRDefault="00843D03" w:rsidP="00F01CCE">
            <w:pPr>
              <w:pStyle w:val="Heading2"/>
            </w:pPr>
            <w:r>
              <w:t>The alternator in your car breaks. You buy the part and install it yourself. ($250)</w:t>
            </w:r>
          </w:p>
        </w:tc>
      </w:tr>
      <w:tr w:rsidR="00F324E7" w14:paraId="24878E4C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28245" w14:textId="6232CB6F" w:rsidR="00F324E7" w:rsidRDefault="005E3665" w:rsidP="00F01CCE">
            <w:pPr>
              <w:pStyle w:val="Heading3"/>
              <w:jc w:val="center"/>
            </w:pPr>
            <w:r>
              <w:t>Transportation 15</w:t>
            </w:r>
          </w:p>
          <w:p w14:paraId="7AEC57CC" w14:textId="6CE3F0EC" w:rsidR="00F324E7" w:rsidRPr="00CD781C" w:rsidRDefault="00843D03" w:rsidP="00F01CCE">
            <w:pPr>
              <w:pStyle w:val="Heading1"/>
            </w:pPr>
            <w:r>
              <w:t>You need a new gas cap. ($10)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118EE" w14:textId="2D38C79B" w:rsidR="00F324E7" w:rsidRDefault="005E3665" w:rsidP="00F01CCE">
            <w:pPr>
              <w:pStyle w:val="Heading3"/>
              <w:jc w:val="center"/>
            </w:pPr>
            <w:r>
              <w:t>Transportation 16</w:t>
            </w:r>
          </w:p>
          <w:p w14:paraId="57564AFC" w14:textId="54EB38A1" w:rsidR="00F324E7" w:rsidRDefault="00843D03" w:rsidP="00F01CCE">
            <w:pPr>
              <w:pStyle w:val="Heading2"/>
            </w:pPr>
            <w:r>
              <w:t>You drive more than expected and need an extra tank of gas. ($60)</w:t>
            </w:r>
          </w:p>
        </w:tc>
      </w:tr>
      <w:tr w:rsidR="00F324E7" w14:paraId="30219A0A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AD0E6" w14:textId="5A9AA531" w:rsidR="00F324E7" w:rsidRDefault="005E3665" w:rsidP="00F01CCE">
            <w:pPr>
              <w:pStyle w:val="Heading3"/>
              <w:jc w:val="center"/>
            </w:pPr>
            <w:r>
              <w:t>Transportation 17</w:t>
            </w:r>
          </w:p>
          <w:p w14:paraId="3FDCF8D9" w14:textId="0985DB22" w:rsidR="00F324E7" w:rsidRPr="00CD781C" w:rsidRDefault="00843D03" w:rsidP="00F01CCE">
            <w:pPr>
              <w:pStyle w:val="Heading1"/>
            </w:pPr>
            <w:r>
              <w:t>You bring your car in to replace the timing belt and for a general tune-up. ($350)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368E3" w14:textId="41F20090" w:rsidR="00F324E7" w:rsidRDefault="005E3665" w:rsidP="00F01CCE">
            <w:pPr>
              <w:pStyle w:val="Heading3"/>
              <w:jc w:val="center"/>
            </w:pPr>
            <w:r>
              <w:t>Transportation 18</w:t>
            </w:r>
          </w:p>
          <w:p w14:paraId="041B8DF5" w14:textId="2F42D057" w:rsidR="00F324E7" w:rsidRDefault="00843D03" w:rsidP="00F01CCE">
            <w:pPr>
              <w:pStyle w:val="Heading2"/>
            </w:pPr>
            <w:r>
              <w:t>The muffler of your car fell off. ($180 to replace)</w:t>
            </w:r>
          </w:p>
        </w:tc>
      </w:tr>
      <w:tr w:rsidR="00F324E7" w14:paraId="56D3B3BD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F47A7" w14:textId="3ABB1222" w:rsidR="00F324E7" w:rsidRDefault="005E3665" w:rsidP="00F01CCE">
            <w:pPr>
              <w:pStyle w:val="Heading3"/>
              <w:jc w:val="center"/>
            </w:pPr>
            <w:r>
              <w:t>Transportation 19</w:t>
            </w:r>
          </w:p>
          <w:p w14:paraId="0F0C993A" w14:textId="40F5718E" w:rsidR="00F324E7" w:rsidRPr="00CD781C" w:rsidRDefault="00843D03" w:rsidP="00F01CCE">
            <w:pPr>
              <w:pStyle w:val="Heading1"/>
            </w:pPr>
            <w:r>
              <w:t>The water pumps and hoses in your car need replacing. ($500)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F0B74" w14:textId="70841DEE" w:rsidR="00F324E7" w:rsidRDefault="005E3665" w:rsidP="00F01CCE">
            <w:pPr>
              <w:pStyle w:val="Heading3"/>
              <w:jc w:val="center"/>
            </w:pPr>
            <w:r>
              <w:t>Transportation 20</w:t>
            </w:r>
          </w:p>
          <w:p w14:paraId="6647429F" w14:textId="7B24A585" w:rsidR="00F324E7" w:rsidRDefault="00151E95" w:rsidP="00F01CCE">
            <w:pPr>
              <w:pStyle w:val="Heading2"/>
            </w:pPr>
            <w:r>
              <w:t>Your car needs an oil change. ($70)</w:t>
            </w:r>
          </w:p>
        </w:tc>
      </w:tr>
      <w:tr w:rsidR="00F324E7" w14:paraId="03C58D6C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33BAB" w14:textId="2C382239" w:rsidR="00F324E7" w:rsidRDefault="005E3665" w:rsidP="00F01CCE">
            <w:pPr>
              <w:pStyle w:val="Heading3"/>
              <w:jc w:val="center"/>
            </w:pPr>
            <w:r>
              <w:t>Transportation 21</w:t>
            </w:r>
          </w:p>
          <w:p w14:paraId="1B34D914" w14:textId="1AFC3AD4" w:rsidR="00F324E7" w:rsidRPr="00CD781C" w:rsidRDefault="00151E95" w:rsidP="00F01CCE">
            <w:pPr>
              <w:pStyle w:val="Heading1"/>
            </w:pPr>
            <w:r>
              <w:t>Your registration tabs are out of date. ($100)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89275" w14:textId="5D593F7E" w:rsidR="00F324E7" w:rsidRDefault="005E3665" w:rsidP="00F01CCE">
            <w:pPr>
              <w:pStyle w:val="Heading3"/>
              <w:jc w:val="center"/>
            </w:pPr>
            <w:r>
              <w:t>Transportation 22</w:t>
            </w:r>
          </w:p>
          <w:p w14:paraId="0D976335" w14:textId="5DB77200" w:rsidR="00F324E7" w:rsidRPr="00151E95" w:rsidRDefault="00151E95" w:rsidP="00F01CCE">
            <w:pPr>
              <w:pStyle w:val="Heading2"/>
              <w:rPr>
                <w:sz w:val="22"/>
                <w:szCs w:val="22"/>
              </w:rPr>
            </w:pPr>
            <w:r w:rsidRPr="00151E95">
              <w:rPr>
                <w:sz w:val="22"/>
                <w:szCs w:val="22"/>
              </w:rPr>
              <w:t>Your car is broken down. You will need to either rideshare or ride with a neighbor to all appointments and other destinations. ($5/trip until car is fixed or a new one is purchased)</w:t>
            </w:r>
          </w:p>
        </w:tc>
      </w:tr>
      <w:tr w:rsidR="00F324E7" w14:paraId="497889FF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F1F4E" w14:textId="038AFD63" w:rsidR="00F324E7" w:rsidRDefault="005E3665" w:rsidP="00F01CCE">
            <w:pPr>
              <w:pStyle w:val="Heading3"/>
              <w:jc w:val="center"/>
            </w:pPr>
            <w:r>
              <w:t>Transportation 23</w:t>
            </w:r>
          </w:p>
          <w:p w14:paraId="40F0E095" w14:textId="0A1F9868" w:rsidR="00F324E7" w:rsidRPr="00CD781C" w:rsidRDefault="00151E95" w:rsidP="00F01CCE">
            <w:pPr>
              <w:pStyle w:val="Heading1"/>
            </w:pPr>
            <w:r>
              <w:t>Good news! Your car makes it to the end of the month with no problems!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48785" w14:textId="089104B5" w:rsidR="00F324E7" w:rsidRDefault="005E3665" w:rsidP="00F01CCE">
            <w:pPr>
              <w:pStyle w:val="Heading3"/>
              <w:jc w:val="center"/>
            </w:pPr>
            <w:r>
              <w:t>Transportation 24</w:t>
            </w:r>
          </w:p>
          <w:p w14:paraId="212FFFE4" w14:textId="413FBE03" w:rsidR="00F324E7" w:rsidRDefault="00151E95" w:rsidP="00F01CCE">
            <w:pPr>
              <w:pStyle w:val="Heading2"/>
            </w:pPr>
            <w:r>
              <w:t>Your key fob battery has died. ($10 to replace)</w:t>
            </w:r>
          </w:p>
        </w:tc>
      </w:tr>
      <w:tr w:rsidR="00F324E7" w14:paraId="1944A1EA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3A4B7" w14:textId="7262C906" w:rsidR="00F324E7" w:rsidRDefault="005E3665" w:rsidP="00F01CCE">
            <w:pPr>
              <w:pStyle w:val="Heading3"/>
              <w:jc w:val="center"/>
            </w:pPr>
            <w:r>
              <w:lastRenderedPageBreak/>
              <w:t>Transportation 25</w:t>
            </w:r>
          </w:p>
          <w:p w14:paraId="3392F2F9" w14:textId="57645D27" w:rsidR="00F324E7" w:rsidRPr="00CD781C" w:rsidRDefault="00151E95" w:rsidP="00F01CCE">
            <w:pPr>
              <w:pStyle w:val="Heading1"/>
            </w:pPr>
            <w:r>
              <w:t>A rock hit your windshield and chipped it. ($100 to fix before the whole windshield cracks)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002EA" w14:textId="4609F10C" w:rsidR="00F324E7" w:rsidRDefault="005E3665" w:rsidP="00F01CCE">
            <w:pPr>
              <w:pStyle w:val="Heading3"/>
              <w:jc w:val="center"/>
            </w:pPr>
            <w:r>
              <w:t>Transportation 26</w:t>
            </w:r>
          </w:p>
          <w:p w14:paraId="74FC9748" w14:textId="6AC730EF" w:rsidR="00F324E7" w:rsidRDefault="00151E95" w:rsidP="00F01CCE">
            <w:pPr>
              <w:pStyle w:val="Heading2"/>
            </w:pPr>
            <w:r>
              <w:t>Your license is up for renewal. ($60)</w:t>
            </w:r>
          </w:p>
        </w:tc>
      </w:tr>
      <w:tr w:rsidR="00F324E7" w14:paraId="70216CD9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4521D" w14:textId="42DDE8CD" w:rsidR="00F324E7" w:rsidRDefault="005E3665" w:rsidP="00F01CCE">
            <w:pPr>
              <w:pStyle w:val="Heading3"/>
              <w:jc w:val="center"/>
            </w:pPr>
            <w:r>
              <w:t>Transportation 27</w:t>
            </w:r>
          </w:p>
          <w:p w14:paraId="35CF2702" w14:textId="7E3F9D57" w:rsidR="00F324E7" w:rsidRPr="00CD781C" w:rsidRDefault="00151E95" w:rsidP="00F01CCE">
            <w:pPr>
              <w:pStyle w:val="Heading1"/>
            </w:pPr>
            <w:r>
              <w:t>You need a new clutch, as well as several other small repairs. ($750)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56F5" w14:textId="3CC270C1" w:rsidR="00F324E7" w:rsidRDefault="005E3665" w:rsidP="00F01CCE">
            <w:pPr>
              <w:pStyle w:val="Heading3"/>
              <w:jc w:val="center"/>
            </w:pPr>
            <w:r>
              <w:t>Transportation 28</w:t>
            </w:r>
          </w:p>
          <w:p w14:paraId="2BCCF00A" w14:textId="28C4FC99" w:rsidR="00F324E7" w:rsidRDefault="00151E95" w:rsidP="00F01CCE">
            <w:pPr>
              <w:pStyle w:val="Heading2"/>
            </w:pPr>
            <w:r>
              <w:t>You lost your car key and do not have a spare. ($60 to replace)</w:t>
            </w:r>
          </w:p>
        </w:tc>
      </w:tr>
      <w:tr w:rsidR="00F324E7" w14:paraId="6E033FC3" w14:textId="77777777" w:rsidTr="00D33A7B">
        <w:trPr>
          <w:trHeight w:val="2016"/>
        </w:trPr>
        <w:tc>
          <w:tcPr>
            <w:tcW w:w="51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9AA08" w14:textId="5046F75B" w:rsidR="00F324E7" w:rsidRDefault="005E3665" w:rsidP="00F01CCE">
            <w:pPr>
              <w:pStyle w:val="Heading3"/>
              <w:jc w:val="center"/>
            </w:pPr>
            <w:r>
              <w:t>Transportation 29</w:t>
            </w:r>
          </w:p>
          <w:p w14:paraId="03DCCFA6" w14:textId="0EBEB2A6" w:rsidR="00F324E7" w:rsidRPr="00CD781C" w:rsidRDefault="00AB75E7" w:rsidP="00F01CCE">
            <w:pPr>
              <w:pStyle w:val="Heading1"/>
            </w:pPr>
            <w:r>
              <w:t>Your tires are bald and dangerous to drive on. ($600 to replace all 4)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6C582" w14:textId="25D8B14F" w:rsidR="00F324E7" w:rsidRDefault="005E3665" w:rsidP="00F01CCE">
            <w:pPr>
              <w:pStyle w:val="Heading3"/>
              <w:jc w:val="center"/>
            </w:pPr>
            <w:r>
              <w:t>Transportation 30</w:t>
            </w:r>
          </w:p>
          <w:p w14:paraId="09A3DA88" w14:textId="341F7327" w:rsidR="00F324E7" w:rsidRDefault="00AB75E7" w:rsidP="00F01CCE">
            <w:pPr>
              <w:pStyle w:val="Heading2"/>
            </w:pPr>
            <w:r>
              <w:t>You replace the radiator and hoses in your car. ($300)</w:t>
            </w:r>
          </w:p>
        </w:tc>
      </w:tr>
    </w:tbl>
    <w:p w14:paraId="7A33B78E" w14:textId="4A788EC4" w:rsidR="005243F7" w:rsidRDefault="005243F7" w:rsidP="00C023F4">
      <w:pPr>
        <w:spacing w:line="168" w:lineRule="auto"/>
        <w:rPr>
          <w:sz w:val="10"/>
          <w:szCs w:val="10"/>
        </w:rPr>
      </w:pPr>
    </w:p>
    <w:p w14:paraId="02F6A084" w14:textId="297A2C4A" w:rsidR="00B13BB8" w:rsidRPr="00C023F4" w:rsidRDefault="00B13BB8" w:rsidP="00AB75E7">
      <w:pPr>
        <w:spacing w:after="70" w:line="240" w:lineRule="auto"/>
        <w:rPr>
          <w:sz w:val="10"/>
          <w:szCs w:val="10"/>
        </w:rPr>
      </w:pPr>
    </w:p>
    <w:sectPr w:rsidR="00B13BB8" w:rsidRPr="00C023F4" w:rsidSect="009E7450">
      <w:pgSz w:w="12240" w:h="15840"/>
      <w:pgMar w:top="576" w:right="1080" w:bottom="36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7ED00" w14:textId="77777777" w:rsidR="00C62A62" w:rsidRDefault="00C62A62" w:rsidP="000C3AC1">
      <w:pPr>
        <w:spacing w:line="240" w:lineRule="auto"/>
      </w:pPr>
      <w:r>
        <w:separator/>
      </w:r>
    </w:p>
  </w:endnote>
  <w:endnote w:type="continuationSeparator" w:id="0">
    <w:p w14:paraId="233CB8A3" w14:textId="77777777" w:rsidR="00C62A62" w:rsidRDefault="00C62A62" w:rsidP="000C3A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C03E2" w14:textId="77777777" w:rsidR="00C62A62" w:rsidRDefault="00C62A62" w:rsidP="000C3AC1">
      <w:pPr>
        <w:spacing w:line="240" w:lineRule="auto"/>
      </w:pPr>
      <w:r>
        <w:separator/>
      </w:r>
    </w:p>
  </w:footnote>
  <w:footnote w:type="continuationSeparator" w:id="0">
    <w:p w14:paraId="24C81916" w14:textId="77777777" w:rsidR="00C62A62" w:rsidRDefault="00C62A62" w:rsidP="000C3A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D7"/>
    <w:rsid w:val="00007622"/>
    <w:rsid w:val="00031AE1"/>
    <w:rsid w:val="000348F9"/>
    <w:rsid w:val="000826A4"/>
    <w:rsid w:val="0008436B"/>
    <w:rsid w:val="000A1AA1"/>
    <w:rsid w:val="000A6564"/>
    <w:rsid w:val="000B42DB"/>
    <w:rsid w:val="000C3AC1"/>
    <w:rsid w:val="000F147C"/>
    <w:rsid w:val="00104118"/>
    <w:rsid w:val="00114B2C"/>
    <w:rsid w:val="00123399"/>
    <w:rsid w:val="00130974"/>
    <w:rsid w:val="00130C78"/>
    <w:rsid w:val="00140A46"/>
    <w:rsid w:val="00151E95"/>
    <w:rsid w:val="00157DDD"/>
    <w:rsid w:val="00174333"/>
    <w:rsid w:val="001F1D6E"/>
    <w:rsid w:val="00210223"/>
    <w:rsid w:val="0021214D"/>
    <w:rsid w:val="00221538"/>
    <w:rsid w:val="00251D5B"/>
    <w:rsid w:val="00265A23"/>
    <w:rsid w:val="0027256D"/>
    <w:rsid w:val="00276547"/>
    <w:rsid w:val="00287C3D"/>
    <w:rsid w:val="002B01DA"/>
    <w:rsid w:val="002C1170"/>
    <w:rsid w:val="002C40E9"/>
    <w:rsid w:val="00303E6E"/>
    <w:rsid w:val="003147DA"/>
    <w:rsid w:val="003404E1"/>
    <w:rsid w:val="00341A63"/>
    <w:rsid w:val="00364B35"/>
    <w:rsid w:val="00391081"/>
    <w:rsid w:val="003B3865"/>
    <w:rsid w:val="003B5B38"/>
    <w:rsid w:val="003B7AAE"/>
    <w:rsid w:val="003C5D12"/>
    <w:rsid w:val="003F008B"/>
    <w:rsid w:val="003F5B38"/>
    <w:rsid w:val="00405DCC"/>
    <w:rsid w:val="0043447C"/>
    <w:rsid w:val="0044005B"/>
    <w:rsid w:val="00494E9B"/>
    <w:rsid w:val="004B10C6"/>
    <w:rsid w:val="00511577"/>
    <w:rsid w:val="005243F7"/>
    <w:rsid w:val="00533159"/>
    <w:rsid w:val="00562FFB"/>
    <w:rsid w:val="005927AD"/>
    <w:rsid w:val="00594BFF"/>
    <w:rsid w:val="005B66C4"/>
    <w:rsid w:val="005E3665"/>
    <w:rsid w:val="005E6C2E"/>
    <w:rsid w:val="005F0057"/>
    <w:rsid w:val="005F43B0"/>
    <w:rsid w:val="005F6113"/>
    <w:rsid w:val="00604F7C"/>
    <w:rsid w:val="0062281C"/>
    <w:rsid w:val="00624D6D"/>
    <w:rsid w:val="00645A2F"/>
    <w:rsid w:val="0065380B"/>
    <w:rsid w:val="00674EA0"/>
    <w:rsid w:val="00685717"/>
    <w:rsid w:val="0069283E"/>
    <w:rsid w:val="006973B2"/>
    <w:rsid w:val="006B30F5"/>
    <w:rsid w:val="006C0629"/>
    <w:rsid w:val="006C4C4B"/>
    <w:rsid w:val="006E04E2"/>
    <w:rsid w:val="006E4D51"/>
    <w:rsid w:val="006F0416"/>
    <w:rsid w:val="006F625E"/>
    <w:rsid w:val="0073133D"/>
    <w:rsid w:val="007348C8"/>
    <w:rsid w:val="00751286"/>
    <w:rsid w:val="0075448F"/>
    <w:rsid w:val="007D62A7"/>
    <w:rsid w:val="007E0703"/>
    <w:rsid w:val="007F4068"/>
    <w:rsid w:val="00806DD9"/>
    <w:rsid w:val="0081305A"/>
    <w:rsid w:val="00814BE4"/>
    <w:rsid w:val="00825924"/>
    <w:rsid w:val="00837884"/>
    <w:rsid w:val="0084168A"/>
    <w:rsid w:val="00843D03"/>
    <w:rsid w:val="0084769E"/>
    <w:rsid w:val="008554B9"/>
    <w:rsid w:val="00863248"/>
    <w:rsid w:val="008670A1"/>
    <w:rsid w:val="00890E46"/>
    <w:rsid w:val="008C53E1"/>
    <w:rsid w:val="008C5411"/>
    <w:rsid w:val="008D01CF"/>
    <w:rsid w:val="008E5FFC"/>
    <w:rsid w:val="00925494"/>
    <w:rsid w:val="0096639D"/>
    <w:rsid w:val="009A6482"/>
    <w:rsid w:val="009B068D"/>
    <w:rsid w:val="009B28C8"/>
    <w:rsid w:val="009E7450"/>
    <w:rsid w:val="00A14D49"/>
    <w:rsid w:val="00A17710"/>
    <w:rsid w:val="00A27765"/>
    <w:rsid w:val="00A65F9A"/>
    <w:rsid w:val="00A913F8"/>
    <w:rsid w:val="00A93EB4"/>
    <w:rsid w:val="00AB75E7"/>
    <w:rsid w:val="00AC13D7"/>
    <w:rsid w:val="00AE0BD6"/>
    <w:rsid w:val="00AE1277"/>
    <w:rsid w:val="00AE61B2"/>
    <w:rsid w:val="00B13BB8"/>
    <w:rsid w:val="00B40195"/>
    <w:rsid w:val="00B5316E"/>
    <w:rsid w:val="00B7673C"/>
    <w:rsid w:val="00B77515"/>
    <w:rsid w:val="00BB057F"/>
    <w:rsid w:val="00BD3A65"/>
    <w:rsid w:val="00BE07A4"/>
    <w:rsid w:val="00C023F4"/>
    <w:rsid w:val="00C05CC4"/>
    <w:rsid w:val="00C13DE6"/>
    <w:rsid w:val="00C262AC"/>
    <w:rsid w:val="00C413C6"/>
    <w:rsid w:val="00C5562A"/>
    <w:rsid w:val="00C62A62"/>
    <w:rsid w:val="00C7396A"/>
    <w:rsid w:val="00C81350"/>
    <w:rsid w:val="00C830C0"/>
    <w:rsid w:val="00C95DF6"/>
    <w:rsid w:val="00CD781C"/>
    <w:rsid w:val="00D16C21"/>
    <w:rsid w:val="00D223EC"/>
    <w:rsid w:val="00D33A7B"/>
    <w:rsid w:val="00D36722"/>
    <w:rsid w:val="00D5618E"/>
    <w:rsid w:val="00D768C3"/>
    <w:rsid w:val="00DA7AC2"/>
    <w:rsid w:val="00DC2855"/>
    <w:rsid w:val="00DC6E5A"/>
    <w:rsid w:val="00DD5CDC"/>
    <w:rsid w:val="00DE2D26"/>
    <w:rsid w:val="00DE6633"/>
    <w:rsid w:val="00E036F9"/>
    <w:rsid w:val="00E37D03"/>
    <w:rsid w:val="00E46571"/>
    <w:rsid w:val="00E51015"/>
    <w:rsid w:val="00E565AD"/>
    <w:rsid w:val="00E956FF"/>
    <w:rsid w:val="00EA5DB9"/>
    <w:rsid w:val="00EB7096"/>
    <w:rsid w:val="00EB7A4D"/>
    <w:rsid w:val="00EC6D79"/>
    <w:rsid w:val="00EC7F45"/>
    <w:rsid w:val="00EE4BA2"/>
    <w:rsid w:val="00EE5C3A"/>
    <w:rsid w:val="00EF22DE"/>
    <w:rsid w:val="00EF3BCF"/>
    <w:rsid w:val="00F02CB0"/>
    <w:rsid w:val="00F17FA5"/>
    <w:rsid w:val="00F324E7"/>
    <w:rsid w:val="00F61B6C"/>
    <w:rsid w:val="00FA3B1A"/>
    <w:rsid w:val="00FA402B"/>
    <w:rsid w:val="00FC4A9A"/>
    <w:rsid w:val="00FD104C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3D8FB"/>
  <w15:chartTrackingRefBased/>
  <w15:docId w15:val="{0CE4FB4B-2287-4405-8455-7568D426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color w:val="775F55" w:themeColor="text2"/>
        <w:kern w:val="2"/>
        <w:sz w:val="18"/>
        <w:szCs w:val="18"/>
        <w:lang w:val="en-US" w:eastAsia="ja-JP" w:bidi="ar-SA"/>
        <w14:ligatures w14:val="standard"/>
      </w:rPr>
    </w:rPrDefault>
    <w:pPrDefault>
      <w:pPr>
        <w:spacing w:after="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E2"/>
    <w:pPr>
      <w:spacing w:after="0" w:line="276" w:lineRule="auto"/>
    </w:pPr>
  </w:style>
  <w:style w:type="paragraph" w:styleId="Heading1">
    <w:name w:val="heading 1"/>
    <w:basedOn w:val="Heading2"/>
    <w:next w:val="Normal"/>
    <w:link w:val="Heading1Char"/>
    <w:uiPriority w:val="9"/>
    <w:qFormat/>
    <w:rsid w:val="00EC7F45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EC7F45"/>
    <w:pPr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3AC1"/>
    <w:pPr>
      <w:outlineLvl w:val="2"/>
    </w:pPr>
    <w:rPr>
      <w:caps/>
      <w:color w:val="0D0D0D" w:themeColor="text1" w:themeTint="F2"/>
      <w:spacing w:val="30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semiHidden/>
    <w:qFormat/>
    <w:pPr>
      <w:spacing w:after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uiPriority w:val="99"/>
    <w:semiHidden/>
    <w:rsid w:val="0075448F"/>
    <w:rPr>
      <w:color w:val="F7B615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75448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04E2"/>
    <w:rPr>
      <w:rFonts w:eastAsiaTheme="minorEastAsia"/>
      <w:color w:val="000000" w:themeColor="text1"/>
      <w:sz w:val="16"/>
    </w:rPr>
  </w:style>
  <w:style w:type="paragraph" w:styleId="Footer">
    <w:name w:val="footer"/>
    <w:basedOn w:val="Normal"/>
    <w:link w:val="Foot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4E2"/>
    <w:rPr>
      <w:rFonts w:eastAsiaTheme="minorEastAsia"/>
      <w:color w:val="000000" w:themeColor="text1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C7F4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F45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E04E2"/>
    <w:rPr>
      <w:rFonts w:eastAsiaTheme="minorEastAsia"/>
      <w:caps/>
      <w:color w:val="0D0D0D" w:themeColor="text1" w:themeTint="F2"/>
      <w:spacing w:val="3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73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_Summerville\AppData\Roaming\Microsoft\Templates\Pearlescent%20business%20card.dotx" TargetMode="External"/></Relationships>
</file>

<file path=word/theme/theme1.xml><?xml version="1.0" encoding="utf-8"?>
<a:theme xmlns:a="http://schemas.openxmlformats.org/drawingml/2006/main" name="Red Business Set">
  <a:themeElements>
    <a:clrScheme name="Custom 214">
      <a:dk1>
        <a:sysClr val="windowText" lastClr="000000"/>
      </a:dk1>
      <a:lt1>
        <a:sysClr val="window" lastClr="FFFFFF"/>
      </a:lt1>
      <a:dk2>
        <a:srgbClr val="775F55"/>
      </a:dk2>
      <a:lt2>
        <a:srgbClr val="EAE3D6"/>
      </a:lt2>
      <a:accent1>
        <a:srgbClr val="F8A39B"/>
      </a:accent1>
      <a:accent2>
        <a:srgbClr val="D32B09"/>
      </a:accent2>
      <a:accent3>
        <a:srgbClr val="280594"/>
      </a:accent3>
      <a:accent4>
        <a:srgbClr val="E40AA6"/>
      </a:accent4>
      <a:accent5>
        <a:srgbClr val="FFC120"/>
      </a:accent5>
      <a:accent6>
        <a:srgbClr val="7329F9"/>
      </a:accent6>
      <a:hlink>
        <a:srgbClr val="F7B615"/>
      </a:hlink>
      <a:folHlink>
        <a:srgbClr val="704404"/>
      </a:folHlink>
    </a:clrScheme>
    <a:fontScheme name="Custom 155">
      <a:majorFont>
        <a:latin typeface="Dubai"/>
        <a:ea typeface=""/>
        <a:cs typeface=""/>
      </a:majorFont>
      <a:minorFont>
        <a:latin typeface="Duba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E3AFE4-013B-43AF-A648-1C1A3CD7B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58FE06-C233-446A-96BC-55B430E44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63AD2-B2AC-47A9-8A84-6022D11FB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Pearlescent business card</Template>
  <TotalTime>1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Summerville</dc:creator>
  <cp:lastModifiedBy>Jacob Summerville</cp:lastModifiedBy>
  <cp:revision>2</cp:revision>
  <dcterms:created xsi:type="dcterms:W3CDTF">2024-10-09T19:23:00Z</dcterms:created>
  <dcterms:modified xsi:type="dcterms:W3CDTF">2024-10-09T19:23:00Z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